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C0F" w:rsidRDefault="003A1C0F" w:rsidP="003A1C0F">
      <w:pPr>
        <w:pStyle w:val="p1"/>
        <w:rPr>
          <w:rStyle w:val="s1"/>
        </w:rPr>
      </w:pPr>
      <w:r>
        <w:rPr>
          <w:rStyle w:val="s1"/>
          <w:u w:val="single"/>
        </w:rPr>
        <w:t>Joan TOLY</w:t>
      </w:r>
      <w:r>
        <w:rPr>
          <w:rStyle w:val="s1"/>
        </w:rPr>
        <w:t xml:space="preserve">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3A1C0F" w:rsidRDefault="003A1C0F" w:rsidP="003A1C0F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Crostwick</w:t>
      </w:r>
      <w:proofErr w:type="spellEnd"/>
      <w:r>
        <w:rPr>
          <w:rStyle w:val="s1"/>
        </w:rPr>
        <w:t>, Norfolk.</w:t>
      </w:r>
    </w:p>
    <w:p w:rsidR="003A1C0F" w:rsidRDefault="003A1C0F" w:rsidP="003A1C0F">
      <w:pPr>
        <w:pStyle w:val="p1"/>
        <w:rPr>
          <w:rStyle w:val="s1"/>
        </w:rPr>
      </w:pPr>
    </w:p>
    <w:p w:rsidR="003A1C0F" w:rsidRDefault="003A1C0F" w:rsidP="003A1C0F">
      <w:pPr>
        <w:pStyle w:val="p1"/>
        <w:rPr>
          <w:rStyle w:val="s1"/>
        </w:rPr>
      </w:pPr>
    </w:p>
    <w:p w:rsidR="003A1C0F" w:rsidRDefault="003A1C0F" w:rsidP="003A1C0F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She made her Will.</w:t>
      </w:r>
    </w:p>
    <w:p w:rsidR="003A1C0F" w:rsidRDefault="003A1C0F" w:rsidP="003A1C0F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539)</w:t>
      </w:r>
    </w:p>
    <w:p w:rsidR="003A1C0F" w:rsidRDefault="003A1C0F" w:rsidP="003A1C0F">
      <w:pPr>
        <w:pStyle w:val="p1"/>
        <w:rPr>
          <w:rStyle w:val="s1"/>
        </w:rPr>
      </w:pPr>
    </w:p>
    <w:p w:rsidR="003A1C0F" w:rsidRDefault="003A1C0F" w:rsidP="003A1C0F">
      <w:pPr>
        <w:pStyle w:val="p1"/>
        <w:rPr>
          <w:rStyle w:val="s1"/>
        </w:rPr>
      </w:pPr>
    </w:p>
    <w:p w:rsidR="003A1C0F" w:rsidRDefault="003A1C0F" w:rsidP="003A1C0F">
      <w:pPr>
        <w:pStyle w:val="p1"/>
        <w:rPr>
          <w:rStyle w:val="s1"/>
        </w:rPr>
      </w:pPr>
      <w:r>
        <w:rPr>
          <w:rStyle w:val="s1"/>
        </w:rPr>
        <w:t>21 December 2016</w:t>
      </w:r>
    </w:p>
    <w:p w:rsidR="006B2F86" w:rsidRPr="00E71FC3" w:rsidRDefault="003A1C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C0F" w:rsidRDefault="003A1C0F" w:rsidP="00E71FC3">
      <w:r>
        <w:separator/>
      </w:r>
    </w:p>
  </w:endnote>
  <w:endnote w:type="continuationSeparator" w:id="0">
    <w:p w:rsidR="003A1C0F" w:rsidRDefault="003A1C0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C0F" w:rsidRDefault="003A1C0F" w:rsidP="00E71FC3">
      <w:r>
        <w:separator/>
      </w:r>
    </w:p>
  </w:footnote>
  <w:footnote w:type="continuationSeparator" w:id="0">
    <w:p w:rsidR="003A1C0F" w:rsidRDefault="003A1C0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C0F"/>
    <w:rsid w:val="001A7C09"/>
    <w:rsid w:val="003A1C0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836942-A521-4DC9-8B39-C27CAA6ED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A1C0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3A1C0F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3A1C0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A1C0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2017-01-15T21:17:00Z</dcterms:created>
  <dcterms:modified xsi:type="dcterms:W3CDTF">2017-01-15T21:19:00Z</dcterms:modified>
</cp:coreProperties>
</file>